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4b48f7" w14:textId="34b48f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ZAPISNIK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 xml:space="preserve">o ročištu održanom dana </w:t>
      </w:r>
      <w:r w:rsidR="001278DD">
        <w:rPr>
          <w:rFonts w:cs="Arial"/>
        </w:rPr>
        <w:t>13</w:t>
      </w:r>
      <w:r w:rsidRPr="00CD62A8" w:rsidR="00B0322D">
        <w:rPr>
          <w:rFonts w:cs="Arial"/>
        </w:rPr>
        <w:t>.</w:t>
      </w:r>
      <w:r w:rsidRPr="00CD62A8">
        <w:rPr>
          <w:rFonts w:cs="Arial"/>
        </w:rPr>
        <w:t xml:space="preserve"> </w:t>
      </w:r>
      <w:r w:rsidR="001278DD">
        <w:rPr>
          <w:rFonts w:cs="Arial"/>
        </w:rPr>
        <w:t xml:space="preserve">studenog </w:t>
      </w:r>
      <w:r w:rsidRPr="00CD62A8">
        <w:rPr>
          <w:rFonts w:cs="Arial"/>
        </w:rPr>
        <w:t>20</w:t>
      </w:r>
      <w:r w:rsidRPr="00CD62A8" w:rsidR="00B0322D">
        <w:rPr>
          <w:rFonts w:cs="Arial"/>
        </w:rPr>
        <w:t>2</w:t>
      </w:r>
      <w:r w:rsidR="001278DD">
        <w:rPr>
          <w:rFonts w:cs="Arial"/>
        </w:rPr>
        <w:t>3</w:t>
      </w:r>
      <w:r w:rsidRPr="00CD62A8">
        <w:rPr>
          <w:rFonts w:cs="Arial"/>
        </w:rPr>
        <w:t xml:space="preserve">. godine 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u postupku po prijedlogu za otvaranje stečaja nad dužnikom</w:t>
      </w:r>
    </w:p>
    <w:p w:rsidRPr="00CD62A8" w:rsidR="004F3811" w:rsidP="004F3811" w:rsidRDefault="00A93543">
      <w:pPr>
        <w:jc w:val="center"/>
        <w:rPr>
          <w:rFonts w:cs="Arial"/>
        </w:rPr>
      </w:pPr>
      <w:r w:rsidRPr="00A93543">
        <w:rPr>
          <w:rFonts w:cs="Arial"/>
        </w:rPr>
        <w:t>OMEGA NEKRETNINE d.o.o., OIB: 29184692074, Pula, Mutilska ulica 3,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radi odlučivanja o pretpostavkama za otvaranje stečajnog postupka i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93543">
        <w:rPr>
          <w:rFonts w:cs="Arial"/>
        </w:rPr>
        <w:t>9,50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D62A8">
        <w:rPr>
          <w:rFonts w:cs="Arial"/>
        </w:rPr>
        <w:t>, dužnik</w:t>
      </w:r>
      <w:r w:rsidR="00B0322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93543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1278DD">
        <w:rPr>
          <w:rFonts w:cs="Arial"/>
        </w:rPr>
        <w:t>listopada</w:t>
      </w:r>
      <w:r w:rsidR="00B0322D">
        <w:rPr>
          <w:rFonts w:cs="Arial"/>
        </w:rPr>
        <w:t xml:space="preserve"> </w:t>
      </w:r>
      <w:r w:rsidR="001278DD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DB4DFE" w:rsidP="001A18A5" w:rsidRDefault="00DB4DFE">
      <w:pPr>
        <w:ind w:right="-288"/>
        <w:jc w:val="both"/>
        <w:rPr>
          <w:rFonts w:cs="Arial"/>
        </w:rPr>
      </w:pPr>
    </w:p>
    <w:p w:rsidR="00DB4DFE" w:rsidP="001A18A5" w:rsidRDefault="00DB4DF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Pr="00BE62FB">
        <w:rPr>
          <w:rFonts w:cs="Arial"/>
        </w:rPr>
        <w:t xml:space="preserve">Uvidom u </w:t>
      </w:r>
      <w:r w:rsidR="001278DD">
        <w:rPr>
          <w:rFonts w:cs="Arial"/>
        </w:rPr>
        <w:t xml:space="preserve">Potvrdu o blokadi računa i novčanih sredstava ovršenika od </w:t>
      </w:r>
      <w:r w:rsidR="00A93543">
        <w:rPr>
          <w:rFonts w:cs="Arial"/>
        </w:rPr>
        <w:t>27</w:t>
      </w:r>
      <w:r w:rsidR="001278DD">
        <w:rPr>
          <w:rFonts w:cs="Arial"/>
        </w:rPr>
        <w:t xml:space="preserve">. </w:t>
      </w:r>
      <w:r w:rsidR="00A93543">
        <w:rPr>
          <w:rFonts w:cs="Arial"/>
        </w:rPr>
        <w:t xml:space="preserve">listopada </w:t>
      </w:r>
      <w:r w:rsidR="001278DD">
        <w:rPr>
          <w:rFonts w:cs="Arial"/>
        </w:rPr>
        <w:t xml:space="preserve">2023. </w:t>
      </w:r>
      <w:r>
        <w:rPr>
          <w:rFonts w:cs="Arial"/>
        </w:rPr>
        <w:t>FINA-e</w:t>
      </w:r>
      <w:r w:rsidR="001278DD">
        <w:rPr>
          <w:rFonts w:cs="Arial"/>
        </w:rPr>
        <w:t xml:space="preserve">, </w:t>
      </w:r>
      <w:r>
        <w:rPr>
          <w:rFonts w:cs="Arial"/>
        </w:rPr>
        <w:t xml:space="preserve">utvrđeno je da dužnik više nije u blokadi.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686318" w:rsidR="00D875FA" w:rsidP="00686318" w:rsidRDefault="00B0322D">
      <w:pPr>
        <w:jc w:val="both"/>
      </w:pPr>
      <w:r>
        <w:rPr>
          <w:rFonts w:cs="Arial"/>
        </w:rPr>
        <w:tab/>
      </w:r>
      <w:r w:rsidR="00DB4DFE">
        <w:rPr>
          <w:rFonts w:cs="Arial"/>
        </w:rPr>
        <w:t>Donijet će se rješenje o obustavi.</w:t>
      </w:r>
      <w:r>
        <w:rPr>
          <w:rFonts w:cs="Arial"/>
        </w:rPr>
        <w:t xml:space="preserve"> </w:t>
      </w: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93543">
        <w:rPr>
          <w:rFonts w:cs="Arial"/>
        </w:rPr>
        <w:t>09:55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="00DB4DFE">
        <w:rPr>
          <w:rFonts w:cs="Arial"/>
        </w:rPr>
        <w:t xml:space="preserve">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0322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0322D">
      <w:rPr>
        <w:rStyle w:val="Brojstranice"/>
        <w:rFonts w:ascii="Arial" w:hAnsi="Arial" w:cs="Arial"/>
      </w:rPr>
      <w:fldChar w:fldCharType="begin"/>
    </w:r>
    <w:r w:rsidRPr="00B0322D">
      <w:rPr>
        <w:rStyle w:val="Brojstranice"/>
        <w:rFonts w:ascii="Arial" w:hAnsi="Arial" w:cs="Arial"/>
      </w:rPr>
      <w:instrText xml:space="preserve">PAGE  </w:instrText>
    </w:r>
    <w:r w:rsidRPr="00B0322D">
      <w:rPr>
        <w:rStyle w:val="Brojstranice"/>
        <w:rFonts w:ascii="Arial" w:hAnsi="Arial" w:cs="Arial"/>
      </w:rPr>
      <w:fldChar w:fldCharType="separate"/>
    </w:r>
    <w:r w:rsidR="00686318">
      <w:rPr>
        <w:rStyle w:val="Brojstranice"/>
        <w:rFonts w:ascii="Arial" w:hAnsi="Arial" w:cs="Arial"/>
        <w:noProof/>
      </w:rPr>
      <w:t>2</w:t>
    </w:r>
    <w:r w:rsidRPr="00B0322D">
      <w:rPr>
        <w:rStyle w:val="Brojstranice"/>
        <w:rFonts w:ascii="Arial" w:hAnsi="Arial" w:cs="Arial"/>
      </w:rPr>
      <w:fldChar w:fldCharType="end"/>
    </w:r>
  </w:p>
  <w:p w:rsidRPr="00BE62FB" w:rsidR="00B0322D" w:rsidP="00B0322D" w:rsidRDefault="00B0322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209/2022-8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93543">
      <w:rPr>
        <w:rFonts w:ascii="Arial" w:hAnsi="Arial" w:cs="Arial"/>
      </w:rPr>
      <w:t>417/2023-6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1AF4"/>
    <w:rsid w:val="00117DBA"/>
    <w:rsid w:val="00126C34"/>
    <w:rsid w:val="001278DD"/>
    <w:rsid w:val="00146FFC"/>
    <w:rsid w:val="0016483A"/>
    <w:rsid w:val="00175DF2"/>
    <w:rsid w:val="00185666"/>
    <w:rsid w:val="001A18A5"/>
    <w:rsid w:val="001A2D7B"/>
    <w:rsid w:val="001B5B91"/>
    <w:rsid w:val="001E19CD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28D1"/>
    <w:rsid w:val="00382C76"/>
    <w:rsid w:val="00395085"/>
    <w:rsid w:val="003E49B3"/>
    <w:rsid w:val="004505DB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86318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93543"/>
    <w:rsid w:val="00AB50C1"/>
    <w:rsid w:val="00AC33A7"/>
    <w:rsid w:val="00AE7D77"/>
    <w:rsid w:val="00B0322D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57D1"/>
    <w:rsid w:val="00CD254E"/>
    <w:rsid w:val="00CD2568"/>
    <w:rsid w:val="00CD62A8"/>
    <w:rsid w:val="00CF7611"/>
    <w:rsid w:val="00D31A24"/>
    <w:rsid w:val="00D875FA"/>
    <w:rsid w:val="00DB4DFE"/>
    <w:rsid w:val="00DF0331"/>
    <w:rsid w:val="00E3781E"/>
    <w:rsid w:val="00E51C1E"/>
    <w:rsid w:val="00E96A01"/>
    <w:rsid w:val="00ED49F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4505D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505D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D49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49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49F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49F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49F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2023.</izvorni_sadrzaj>
    <derivirana_varijabla naziv="DomainObject.StvarniPocetakDatum_1">13. studenog 2023.</derivirana_varijabla>
  </DomainObject.StvarniPocetakDatum>
  <DomainObject.StvarniZavrsetakDatum>
    <izvorni_sadrzaj>13. studenog 2023.</izvorni_sadrzaj>
    <derivirana_varijabla naziv="DomainObject.StvarniZavrsetakDatum_1">13. studenog 2023.</derivirana_varijabla>
  </DomainObject.StvarniZavrsetakDatum>
  <DomainObject.PlaniraniZavrsetakDatum>
    <izvorni_sadrzaj>13. studenog 2023.</izvorni_sadrzaj>
    <derivirana_varijabla naziv="DomainObject.PlaniraniZavrsetakDatum_1">13. studenog 2023.</derivirana_varijabla>
  </DomainObject.PlaniraniZavrsetakDatum>
  <DomainObject.PlaniraniPocetakDatum>
    <izvorni_sadrzaj>13. studenog 2023.</izvorni_sadrzaj>
    <derivirana_varijabla naziv="DomainObject.PlaniraniPocetakDatum_1">13. studenog 2023.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2023.</izvorni_sadrzaj>
    <derivirana_varijabla naziv="DomainObject.Zapisnik.DatumKreiranja_1">15.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St-417/2023-6</izvorni_sadrzaj>
    <derivirana_varijabla naziv="DomainObject.Zapisnik.Oznaka_1">St-417/2023-6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2023.</izvorni_sadrzaj>
    <derivirana_varijabla naziv="DomainObject.Predmet.DatumIzradeOptuznogAkta_1">12. listopada 2023.</derivirana_varijabla>
  </DomainObject.Predmet.DatumIzradeOptuznogAkta>
  <DomainObject.Predmet.DatumIzradeOptuznogAktaFormated>
    <izvorni_sadrzaj>12.10.2023.</izvorni_sadrzaj>
    <derivirana_varijabla naziv="DomainObject.Predmet.DatumIzradeOptuznogAktaFormated_1">12.10.2023.</derivirana_varijabla>
  </DomainObject.Predmet.DatumIzradeOptuznogAktaFormated>
  <DomainObject.Predmet.DatumOsnivanja>
    <izvorni_sadrzaj>12. listopada 2023.</izvorni_sadrzaj>
    <derivirana_varijabla naziv="DomainObject.Predmet.DatumOsnivanja_1">12.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2023.</izvorni_sadrzaj>
    <derivirana_varijabla naziv="DomainObject.Predmet.DatumPrimitkaOptuznogAkta_1">12.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St-417/2023</izvorni_sadrzaj>
    <derivirana_varijabla naziv="DomainObject.Predmet.OznakaBroj_1">St-417/2023</derivirana_varijabla>
  </DomainObject.Predmet.OznakaBroj>
  <DomainObject.Predmet.OznakaBrojOptuznogAkta>
    <izvorni_sadrzaj>04-06-23-4307</izvorni_sadrzaj>
    <derivirana_varijabla naziv="DomainObject.Predmet.OznakaBrojOptuznogAkta_1">04-06-23-4307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NEKRETNINE d.o.o., Pula zastupanog po punomoćniku Ivica Salvador; Neda Milotić</izvorni_sadrzaj>
    <derivirana_varijabla naziv="DomainObject.Predmet.ProtustrankaFormated_1">  OMEGA NEKRETNINE d.o.o., Pula zastupanog po punomoćniku Ivica Salvador; Neda Milotić</derivirana_varijabla>
  </DomainObject.Predmet.ProtustrankaFormated>
  <DomainObject.Predmet.ProtustrankaFormatedOIB>
    <izvorni_sadrzaj>  OMEGA NEKRETNINE d.o.o., Pula, OIB 29184692074 zastupanog po punomoćniku Ivica Salvador; Neda Milotić</izvorni_sadrzaj>
    <derivirana_varijabla naziv="DomainObject.Predmet.ProtustrankaFormatedOIB_1">  OMEGA NEKRETNINE d.o.o., Pula, OIB 29184692074 zastupanog po punomoćniku Ivica Salvador; Neda Milotić</derivirana_varijabla>
  </DomainObject.Predmet.ProtustrankaFormatedOIB>
  <DomainObject.Predmet.ProtustrankaFormatedWithAdress>
    <izvorni_sadrzaj> OMEGA NEKRETNINE d.o.o., Pula, Mutilska ulica - Via Mutila 5, 52100 Pula zastupanog po punomoćniku Ivica Salvador; Neda Milotić</izvorni_sadrzaj>
    <derivirana_varijabla naziv="DomainObject.Predmet.ProtustrankaFormatedWithAdress_1"> OMEGA NEKRETNINE d.o.o., Pula, Mutilska ulica - Via Mutila 5, 52100 Pula zastupanog po punomoćniku Ivica Salvador; Neda Milotić</derivirana_varijabla>
  </DomainObject.Predmet.ProtustrankaFormatedWithAdress>
  <DomainObject.Predmet.ProtustrankaFormatedWithAdressOIB>
    <izvorni_sadrzaj> OMEGA NEKRETNINE d.o.o., Pula, OIB 29184692074, Mutilska ulica - Via Mutila 5, 52100 Pula zastupanog po punomoćniku Ivica Salvador; Neda Milotić</izvorni_sadrzaj>
    <derivirana_varijabla naziv="DomainObject.Predmet.ProtustrankaFormatedWithAdressOIB_1"> OMEGA NEKRETNINE d.o.o., Pula, OIB 29184692074, Mutilska ulica - Via Mutila 5, 52100 Pula zastupanog po punomoćniku Ivica Salvador; Neda Milotić</derivirana_varijabla>
  </DomainObject.Predmet.ProtustrankaFormatedWithAdressOIB>
  <DomainObject.Predmet.ProtustrankaWithAdress>
    <izvorni_sadrzaj>OMEGA NEKRETNINE d.o.o., Pula Mutilska ulica - Via Mutila 5, 52100 Pula</izvorni_sadrzaj>
    <derivirana_varijabla naziv="DomainObject.Predmet.ProtustrankaWithAdress_1">OMEGA NEKRETNINE d.o.o., Pula Mutilska ulica - Via Mutila 5, 52100 Pula</derivirana_varijabla>
  </DomainObject.Predmet.ProtustrankaWithAdress>
  <DomainObject.Predmet.ProtustrankaWithAdressOIB>
    <izvorni_sadrzaj>OMEGA NEKRETNINE d.o.o., Pula, OIB 29184692074, Mutilska ulica - Via Mutila 5, 52100 Pula</izvorni_sadrzaj>
    <derivirana_varijabla naziv="DomainObject.Predmet.ProtustrankaWithAdressOIB_1">OMEGA NEKRETNINE d.o.o., Pula, OIB 29184692074, Mutilska ulica - Via Mutila 5, 52100 Pula</derivirana_varijabla>
  </DomainObject.Predmet.ProtustrankaWithAdressOIB>
  <DomainObject.Predmet.ProtustrankaNazivFormated>
    <izvorni_sadrzaj>OMEGA NEKRETNINE d.o.o., Pula</izvorni_sadrzaj>
    <derivirana_varijabla naziv="DomainObject.Predmet.ProtustrankaNazivFormated_1">OMEGA NEKRETNINE d.o.o., Pula</derivirana_varijabla>
  </DomainObject.Predmet.ProtustrankaNazivFormated>
  <DomainObject.Predmet.ProtustrankaNazivFormatedOIB>
    <izvorni_sadrzaj>OMEGA NEKRETNINE d.o.o., Pula, OIB 29184692074</izvorni_sadrzaj>
    <derivirana_varijabla naziv="DomainObject.Predmet.ProtustrankaNazivFormatedOIB_1">OMEGA NEKRETNINE d.o.o., Pula, OIB 29184692074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OMEGA NEKRETNINE d.o.o., Pula zastupanog po punomoćniku Ivica Salvador; Neda Milotić</item>
    </izvorni_sadrzaj>
    <derivirana_varijabla naziv="DomainObject.Predmet.ProtuStrankaListFormated_1">
      <item>OMEGA NEKRETNINE d.o.o., Pula zastupanog po punomoćniku Ivica Salvador; Neda Milotić</item>
    </derivirana_varijabla>
  </DomainObject.Predmet.ProtuStrankaListFormated>
  <DomainObject.Predmet.ProtuStrankaListFormatedOIB>
    <izvorni_sadrzaj>
      <item>OMEGA NEKRETNINE d.o.o., Pula, OIB 29184692074 zastupanog po punomoćniku Ivica Salvador; Neda Milotić</item>
    </izvorni_sadrzaj>
    <derivirana_varijabla naziv="DomainObject.Predmet.ProtuStrankaListFormatedOIB_1">
      <item>OMEGA NEKRETNINE d.o.o., Pula, OIB 29184692074 zastupanog po punomoćniku Ivica Salvador; Neda Milotić</item>
    </derivirana_varijabla>
  </DomainObject.Predmet.ProtuStrankaListFormatedOIB>
  <DomainObject.Predmet.ProtuStrankaListFormatedWithAdress>
    <izvorni_sadrzaj>
      <item>OMEGA NEKRETNINE d.o.o., Pula, Mutilska ulica - Via Mutila 5, 52100 Pula zastupanog po punomoćniku Ivica Salvador; Neda Milotić</item>
    </izvorni_sadrzaj>
    <derivirana_varijabla naziv="DomainObject.Predmet.ProtuStrankaListFormatedWithAdress_1">
      <item>OMEGA NEKRETNINE d.o.o., Pula, Mutilska ulica - Via Mutila 5, 52100 Pula zastupanog po punomoćniku Ivica Salvador; Neda Milotić</item>
    </derivirana_varijabla>
  </DomainObject.Predmet.ProtuStrankaListFormatedWithAdress>
  <DomainObject.Predmet.ProtuStrankaListFormatedWithAdressOIB>
    <izvorni_sadrzaj>
      <item>OMEGA NEKRETNINE d.o.o., Pula, OIB 29184692074, Mutilska ulica - Via Mutila 5, 52100 Pula zastupanog po punomoćniku Ivica Salvador; Neda Milotić</item>
    </izvorni_sadrzaj>
    <derivirana_varijabla naziv="DomainObject.Predmet.ProtuStrankaListFormatedWithAdressOIB_1">
      <item>OMEGA NEKRETNINE d.o.o., Pula, OIB 29184692074, Mutilska ulica - Via Mutila 5, 52100 Pula zastupanog po punomoćniku Ivica Salvador; Neda Milotić</item>
    </derivirana_varijabla>
  </DomainObject.Predmet.ProtuStrankaListFormatedWithAdressOIB>
  <DomainObject.Predmet.ProtuStrankaListNazivFormated>
    <izvorni_sadrzaj>
      <item>OMEGA NEKRETNINE d.o.o., Pula</item>
    </izvorni_sadrzaj>
    <derivirana_varijabla naziv="DomainObject.Predmet.ProtuStrankaListNazivFormated_1">
      <item>OMEGA NEKRETNINE d.o.o., Pula</item>
    </derivirana_varijabla>
  </DomainObject.Predmet.ProtuStrankaListNazivFormated>
  <DomainObject.Predmet.ProtuStrankaListNazivFormatedOIB>
    <izvorni_sadrzaj>
      <item>OMEGA NEKRETNINE d.o.o., Pula, OIB 29184692074</item>
    </izvorni_sadrzaj>
    <derivirana_varijabla naziv="DomainObject.Predmet.ProtuStrankaListNazivFormatedOIB_1">
      <item>OMEGA NEKRETNINE d.o.o., Pula, OIB 29184692074</item>
    </derivirana_varijabla>
  </DomainObject.Predmet.ProtuStrankaListNazivFormatedOIB>
  <DomainObject.Predmet.OstaliListFormated>
    <izvorni_sadrzaj>
      <item>Ivica Salvador punomoćnik sudionika u postupku OMEGA NEKRETNINE d.o.o., Pula</item>
      <item>Neda Milotić punomoćnik sudionika u postupku OMEGA NEKRETNINE d.o.o., Pula</item>
    </izvorni_sadrzaj>
    <derivirana_varijabla naziv="DomainObject.Predmet.OstaliListFormated_1">
      <item>Ivica Salvador punomoćnik sudionika u postupku OMEGA NEKRETNINE d.o.o., Pula</item>
      <item>Neda Milotić punomoćnik sudionika u postupku OMEGA NEKRETNINE d.o.o., Pula</item>
    </derivirana_varijabla>
  </DomainObject.Predmet.OstaliListFormated>
  <DomainObject.Predmet.OstaliListFormatedOIB>
    <izvorni_sadrzaj>
      <item>Ivica Salvador, OIB 88918053954 punomoćnik sudionika u postupku OMEGA NEKRETNINE d.o.o., Pula</item>
      <item>Neda Milotić, OIB 03998408038 punomoćnik sudionika u postupku OMEGA NEKRETNINE d.o.o., Pula</item>
    </izvorni_sadrzaj>
    <derivirana_varijabla naziv="DomainObject.Predmet.OstaliListFormatedOIB_1">
      <item>Ivica Salvador, OIB 88918053954 punomoćnik sudionika u postupku OMEGA NEKRETNINE d.o.o., Pula</item>
      <item>Neda Milotić, OIB 03998408038 punomoćnik sudionika u postupku OMEGA NEKRETNINE d.o.o., Pula</item>
    </derivirana_varijabla>
  </DomainObject.Predmet.OstaliListFormatedOIB>
  <DomainObject.Predmet.OstaliListFormatedWithAdress>
    <izvorni_sadrzaj>
      <item>Ivica Salvador, Mutilska Ulica 3, 52100 Pula punomoćnik sudionika u postupku OMEGA NEKRETNINE d.o.o., Pula</item>
      <item>Neda Milotić, Radićeva 55, 52100 Pula punomoćnik sudionika u postupku OMEGA NEKRETNINE d.o.o., Pula</item>
    </izvorni_sadrzaj>
    <derivirana_varijabla naziv="DomainObject.Predmet.OstaliListFormatedWithAdress_1">
      <item>Ivica Salvador, Mutilska Ulica 3, 52100 Pula punomoćnik sudionika u postupku OMEGA NEKRETNINE d.o.o., Pula</item>
      <item>Neda Milotić, Radićeva 55, 52100 Pula punomoćnik sudionika u postupku OMEGA NEKRETNINE d.o.o., Pula</item>
    </derivirana_varijabla>
  </DomainObject.Predmet.OstaliListFormatedWithAdress>
  <DomainObject.Predmet.OstaliListFormatedWithAdressOIB>
    <izvorni_sadrzaj>
      <item>Ivica Salvador, OIB 88918053954, Mutilska Ulica 3, 52100 Pula punomoćnik sudionika u postupku OMEGA NEKRETNINE d.o.o., Pula</item>
      <item>Neda Milotić, OIB 03998408038, Radićeva 55, 52100 Pula punomoćnik sudionika u postupku OMEGA NEKRETNINE d.o.o., Pula</item>
    </izvorni_sadrzaj>
    <derivirana_varijabla naziv="DomainObject.Predmet.OstaliListFormatedWithAdressOIB_1">
      <item>Ivica Salvador, OIB 88918053954, Mutilska Ulica 3, 52100 Pula punomoćnik sudionika u postupku OMEGA NEKRETNINE d.o.o., Pula</item>
      <item>Neda Milotić, OIB 03998408038, Radićeva 55, 52100 Pula punomoćnik sudionika u postupku OMEGA NEKRETNINE d.o.o., Pula</item>
    </derivirana_varijabla>
  </DomainObject.Predmet.OstaliListFormatedWithAdressOIB>
  <DomainObject.Predmet.OstaliListNazivFormated>
    <izvorni_sadrzaj>
      <item>Ivica Salvador</item>
      <item>Neda Milotić</item>
    </izvorni_sadrzaj>
    <derivirana_varijabla naziv="DomainObject.Predmet.OstaliListNazivFormated_1">
      <item>Ivica Salvador</item>
      <item>Neda Milotić</item>
    </derivirana_varijabla>
  </DomainObject.Predmet.OstaliListNazivFormated>
  <DomainObject.Predmet.OstaliListNazivFormatedOIB>
    <izvorni_sadrzaj>
      <item>Ivica Salvador, OIB 88918053954</item>
      <item>Neda Milotić, OIB 03998408038</item>
    </izvorni_sadrzaj>
    <derivirana_varijabla naziv="DomainObject.Predmet.OstaliListNazivFormatedOIB_1">
      <item>Ivica Salvador, OIB 88918053954</item>
      <item>Neda Milotić, OIB 03998408038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2023.</izvorni_sadrzaj>
    <derivirana_varijabla naziv="DomainObject.Datum_1">15. studenog 2023.</derivirana_varijabla>
  </DomainObject.Datum>
  <DomainObject.PoslovniBrojDokumenta>
    <izvorni_sadrzaj>St-417/2023-6</izvorni_sadrzaj>
    <derivirana_varijabla naziv="DomainObject.PoslovniBrojDokumenta_1">St-417/2023-6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OMEGA NEKRETNINE d.o.o., Pula</izvorni_sadrzaj>
    <derivirana_varijabla naziv="DomainObject.Predmet.ProtustrankaIDrugi_1">OMEGA NEKRETNINE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OMEGA NEKRETNINE d.o.o., Pula, OIB 29184692074, Mutilska ulica - Via Mutila 5, 52100 Pula</izvorni_sadrzaj>
    <derivirana_varijabla naziv="DomainObject.Predmet.ProtustrankaIDrugiAdressOIB_1">OMEGA NEKRETNINE d.o.o., Pula, OIB 29184692074, Mutilska ulica - Via Mutila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NEKRETNINE d.o.o., Pula</item>
      <item>Financijska agencija (FINA)</item>
      <item>Ivica Salvador</item>
      <item>Neda Milotić</item>
    </izvorni_sadrzaj>
    <derivirana_varijabla naziv="DomainObject.Predmet.SudioniciListNaziv_1">
      <item>OMEGA NEKRETNINE d.o.o., Pula</item>
      <item>Financijska agencija (FINA)</item>
      <item>Ivica Salvador</item>
      <item>Neda Milotić</item>
    </derivirana_varijabla>
  </DomainObject.Predmet.SudioniciListNaziv>
  <DomainObject.Predmet.SudioniciListAdressOIB>
    <izvorni_sadrzaj>
      <item>OMEGA NEKRETNINE d.o.o., Pula, OIB 29184692074, Mutilska ulica - Via Mutila 5,52100 Pula</item>
      <item>Financijska agencija (FINA), OIB 85821130368, Ulica grada Vukovara 70,10000 Zagreb</item>
      <item>Ivica Salvador, OIB 88918053954, Mutilska Ulica 3,52100 Pula</item>
      <item>Neda Milotić, OIB 03998408038, Radićeva 55,52100 Pula</item>
    </izvorni_sadrzaj>
    <derivirana_varijabla naziv="DomainObject.Predmet.SudioniciListAdressOIB_1">
      <item>OMEGA NEKRETNINE d.o.o., Pula, OIB 29184692074, Mutilska ulica - Via Mutila 5,52100 Pula</item>
      <item>Financijska agencija (FINA), OIB 85821130368, Ulica grada Vukovara 70,10000 Zagreb</item>
      <item>Ivica Salvador, OIB 88918053954, Mutilska Ulica 3,52100 Pula</item>
      <item>Neda Milotić, OIB 03998408038, Radićeva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29184692074</item>
      <item>, OIB 85821130368</item>
      <item>, OIB 88918053954</item>
      <item>, OIB 03998408038</item>
    </izvorni_sadrzaj>
    <derivirana_varijabla naziv="DomainObject.Predmet.SudioniciListNazivOIB_1">
      <item>, OIB 29184692074</item>
      <item>, OIB 85821130368</item>
      <item>, OIB 88918053954</item>
      <item>, OIB 03998408038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listopada 2023.</izvorni_sadrzaj>
    <derivirana_varijabla naziv="DomainObject.Predmet.DatumPocetkaProcesa_1">12.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F29FA-1704-49BD-AED2-35FD13197A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176</properties:Words>
  <properties:Characters>987</properties:Characters>
  <properties:Lines>45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1215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2023-11-13T08:43:00Z</dcterms:created>
  <dc:creator>epincin</dc:creator>
  <cp:lastModifiedBy>Sanja Prodan</cp:lastModifiedBy>
  <cp:lastPrinted>2022-09-28T09:53:00Z</cp:lastPrinted>
  <dcterms:modified xmlns:xsi="http://www.w3.org/2001/XMLSchema-instance" xsi:type="dcterms:W3CDTF">2023-11-15T12:28:00Z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St-417/2023-6 / Zapisnik - Ročište radi rasprave o uvjetima za otvaranje steč. post. (St-417-2023-6  -odblokiran.docx)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